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DF409" w14:textId="77777777" w:rsidR="00CD48E9" w:rsidRDefault="00CD48E9" w:rsidP="00CD48E9">
      <w:r>
        <w:rPr>
          <w:u w:val="single"/>
        </w:rPr>
        <w:t>Hugh DUTTON</w:t>
      </w:r>
      <w:r>
        <w:t xml:space="preserve">    </w:t>
      </w:r>
      <w:proofErr w:type="gramStart"/>
      <w:r>
        <w:t xml:space="preserve">   (</w:t>
      </w:r>
      <w:proofErr w:type="gramEnd"/>
      <w:r>
        <w:t>fl.1458-9)</w:t>
      </w:r>
    </w:p>
    <w:p w14:paraId="4C77B025" w14:textId="77777777" w:rsidR="00CD48E9" w:rsidRDefault="00CD48E9" w:rsidP="00CD48E9">
      <w:r>
        <w:t>of Chester.</w:t>
      </w:r>
    </w:p>
    <w:p w14:paraId="26AD6218" w14:textId="77777777" w:rsidR="00CD48E9" w:rsidRDefault="00CD48E9" w:rsidP="00CD48E9"/>
    <w:p w14:paraId="649906B6" w14:textId="77777777" w:rsidR="00CD48E9" w:rsidRDefault="00CD48E9" w:rsidP="00CD48E9"/>
    <w:p w14:paraId="5DA365B5" w14:textId="77777777" w:rsidR="00CD48E9" w:rsidRDefault="00CD48E9" w:rsidP="00CD48E9">
      <w:r>
        <w:t xml:space="preserve">         1458-9</w:t>
      </w:r>
      <w:r>
        <w:tab/>
        <w:t xml:space="preserve">He was paid 40s as sword-bearer to the Mayor, Nicholas </w:t>
      </w:r>
      <w:proofErr w:type="spellStart"/>
      <w:r>
        <w:t>Danyell</w:t>
      </w:r>
      <w:proofErr w:type="spellEnd"/>
      <w:r>
        <w:t>(q.v.).</w:t>
      </w:r>
    </w:p>
    <w:p w14:paraId="6081B8AE" w14:textId="77777777" w:rsidR="00CD48E9" w:rsidRDefault="00CD48E9" w:rsidP="00CD48E9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6B96C293" w14:textId="77777777" w:rsidR="00CD48E9" w:rsidRDefault="00CD48E9" w:rsidP="00CD48E9">
      <w:pPr>
        <w:ind w:left="720" w:firstLine="720"/>
      </w:pPr>
      <w:r>
        <w:t>pub. The Cheshire Community Council, 1971, p.41)</w:t>
      </w:r>
    </w:p>
    <w:p w14:paraId="11B379AA" w14:textId="77777777" w:rsidR="00CD48E9" w:rsidRDefault="00CD48E9" w:rsidP="00CD48E9"/>
    <w:p w14:paraId="2D4F36C4" w14:textId="77777777" w:rsidR="00CD48E9" w:rsidRDefault="00CD48E9" w:rsidP="00CD48E9"/>
    <w:p w14:paraId="52F4C608" w14:textId="77777777" w:rsidR="00CD48E9" w:rsidRDefault="00CD48E9" w:rsidP="00CD48E9">
      <w:r>
        <w:t>22 January 2023</w:t>
      </w:r>
    </w:p>
    <w:p w14:paraId="4EB76F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41BEF" w14:textId="77777777" w:rsidR="00CD48E9" w:rsidRDefault="00CD48E9" w:rsidP="009139A6">
      <w:r>
        <w:separator/>
      </w:r>
    </w:p>
  </w:endnote>
  <w:endnote w:type="continuationSeparator" w:id="0">
    <w:p w14:paraId="45E95425" w14:textId="77777777" w:rsidR="00CD48E9" w:rsidRDefault="00CD48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9D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1C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DD8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23F3" w14:textId="77777777" w:rsidR="00CD48E9" w:rsidRDefault="00CD48E9" w:rsidP="009139A6">
      <w:r>
        <w:separator/>
      </w:r>
    </w:p>
  </w:footnote>
  <w:footnote w:type="continuationSeparator" w:id="0">
    <w:p w14:paraId="37BA978E" w14:textId="77777777" w:rsidR="00CD48E9" w:rsidRDefault="00CD48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2F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43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C24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8E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48E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B1656"/>
  <w15:chartTrackingRefBased/>
  <w15:docId w15:val="{79915F4A-0706-494F-B281-B7A71DD3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8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2023-04-15T20:54:00Z</dcterms:created>
  <dcterms:modified xsi:type="dcterms:W3CDTF">2023-04-15T20:55:00Z</dcterms:modified>
</cp:coreProperties>
</file>